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431" w:rsidRDefault="006E7431" w:rsidP="006E743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ВРЕМЕННО ОТБОРНО КЛАСИРАНЕ МЪЖЕ ДЛОП 2022</w:t>
      </w:r>
      <w:r w:rsidRPr="005112CC">
        <w:rPr>
          <w:rFonts w:asciiTheme="majorHAnsi" w:hAnsiTheme="majorHAnsi"/>
          <w:b/>
          <w:sz w:val="32"/>
          <w:szCs w:val="32"/>
        </w:rPr>
        <w:t xml:space="preserve"> г.</w:t>
      </w:r>
      <w:bookmarkStart w:id="0" w:name="_GoBack"/>
      <w:bookmarkEnd w:id="0"/>
    </w:p>
    <w:p w:rsidR="006E7431" w:rsidRDefault="006E7431" w:rsidP="006E743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667" w:type="dxa"/>
        <w:tblInd w:w="93" w:type="dxa"/>
        <w:tblLook w:val="04A0" w:firstRow="1" w:lastRow="0" w:firstColumn="1" w:lastColumn="0" w:noHBand="0" w:noVBand="1"/>
      </w:tblPr>
      <w:tblGrid>
        <w:gridCol w:w="560"/>
        <w:gridCol w:w="5845"/>
        <w:gridCol w:w="990"/>
        <w:gridCol w:w="1012"/>
        <w:gridCol w:w="1260"/>
      </w:tblGrid>
      <w:tr w:rsidR="006E7431" w:rsidRPr="007E784B" w:rsidTr="00AC5817">
        <w:trPr>
          <w:trHeight w:val="6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E7431" w:rsidRPr="007E784B" w:rsidRDefault="006E7431" w:rsidP="00AC5817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E7431" w:rsidRPr="007E784B" w:rsidRDefault="006E7431" w:rsidP="00AC581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E7431" w:rsidRPr="007E784B" w:rsidRDefault="006E7431" w:rsidP="00AC581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E7431" w:rsidRPr="007E784B" w:rsidRDefault="006471DA" w:rsidP="00AC581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2 КРЪГ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6E7431" w:rsidRPr="007E784B" w:rsidRDefault="006471DA" w:rsidP="00AC5817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8"/>
                <w:szCs w:val="28"/>
                <w:lang w:eastAsia="en-US"/>
              </w:rPr>
              <w:t>ОБЩО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ЛЕВСКИ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НСА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С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Ф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АСК СЛИВЕН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МИНЬОР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ПОБЕДА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ИВАЙЛО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Р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ПЛ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КРАСНА ПОЛЯНА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ЛОКОМОТИВ П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ДИМОВ БОКСИНГ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ХАРИС БОКСИНГ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Д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6471DA">
              <w:rPr>
                <w:rFonts w:ascii="Cambria" w:hAnsi="Cambria" w:cs="Calibri"/>
                <w:bCs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lastRenderedPageBreak/>
              <w:t>29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Default="006E7431" w:rsidP="00E97D93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-</w:t>
            </w:r>
          </w:p>
          <w:p w:rsidR="006471DA" w:rsidRPr="006471DA" w:rsidRDefault="006471DA" w:rsidP="006471DA">
            <w:pPr>
              <w:jc w:val="center"/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БУРГАС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ЛАДИМ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ЕК</w:t>
            </w: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ЛЕВСКИ С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ИЗГРЕВ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6471DA">
            <w:pPr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СПАРТАК П</w:t>
            </w:r>
            <w:r w:rsidR="006471DA">
              <w:rPr>
                <w:rFonts w:ascii="Cambria" w:hAnsi="Cambria" w:cs="Calibri"/>
                <w:color w:val="000000"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  <w:tr w:rsidR="006E7431" w:rsidRPr="007E784B" w:rsidTr="00AC5817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jc w:val="center"/>
              <w:rPr>
                <w:rFonts w:ascii="Cambria" w:hAnsi="Cambria" w:cs="Calibri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431" w:rsidRPr="006471DA" w:rsidRDefault="006E7431" w:rsidP="00E97D93">
            <w:pPr>
              <w:jc w:val="center"/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</w:pPr>
            <w:r w:rsidRPr="006471DA">
              <w:rPr>
                <w:rFonts w:ascii="Cambria" w:hAnsi="Cambria" w:cs="Calibri"/>
                <w:bCs/>
                <w:sz w:val="28"/>
                <w:szCs w:val="28"/>
                <w:lang w:val="en-US" w:eastAsia="en-US"/>
              </w:rPr>
              <w:t> </w:t>
            </w:r>
            <w:r w:rsidR="006471DA">
              <w:rPr>
                <w:rFonts w:ascii="Cambria" w:hAnsi="Cambria" w:cs="Calibr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431" w:rsidRPr="007E784B" w:rsidRDefault="006E7431" w:rsidP="00E97D93">
            <w:pPr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</w:pPr>
            <w:r w:rsidRPr="007E784B">
              <w:rPr>
                <w:rFonts w:ascii="Cambria" w:hAnsi="Cambria" w:cs="Calibri"/>
                <w:b/>
                <w:bCs/>
                <w:sz w:val="28"/>
                <w:szCs w:val="28"/>
                <w:lang w:val="en-US" w:eastAsia="en-US"/>
              </w:rPr>
              <w:t> </w:t>
            </w:r>
          </w:p>
        </w:tc>
      </w:tr>
    </w:tbl>
    <w:p w:rsidR="006E7431" w:rsidRDefault="006E7431" w:rsidP="006E7431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6E7431" w:rsidRPr="00C52314" w:rsidRDefault="006E7431" w:rsidP="006E7431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F8" w:rsidRDefault="007D7CF8" w:rsidP="00144764">
      <w:r>
        <w:separator/>
      </w:r>
    </w:p>
  </w:endnote>
  <w:endnote w:type="continuationSeparator" w:id="0">
    <w:p w:rsidR="007D7CF8" w:rsidRDefault="007D7CF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F8" w:rsidRDefault="007D7CF8" w:rsidP="00144764">
      <w:r>
        <w:separator/>
      </w:r>
    </w:p>
  </w:footnote>
  <w:footnote w:type="continuationSeparator" w:id="0">
    <w:p w:rsidR="007D7CF8" w:rsidRDefault="007D7CF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4E5363"/>
    <w:rsid w:val="00570DB0"/>
    <w:rsid w:val="00576D0A"/>
    <w:rsid w:val="00606305"/>
    <w:rsid w:val="006471DA"/>
    <w:rsid w:val="006D1ED9"/>
    <w:rsid w:val="006E7431"/>
    <w:rsid w:val="0073702F"/>
    <w:rsid w:val="0076018A"/>
    <w:rsid w:val="007D7CF8"/>
    <w:rsid w:val="00853C82"/>
    <w:rsid w:val="00893BFD"/>
    <w:rsid w:val="00917784"/>
    <w:rsid w:val="00A25AD5"/>
    <w:rsid w:val="00AC5817"/>
    <w:rsid w:val="00B5771A"/>
    <w:rsid w:val="00C73178"/>
    <w:rsid w:val="00CB5611"/>
    <w:rsid w:val="00CE162C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5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dcterms:created xsi:type="dcterms:W3CDTF">2022-04-07T10:33:00Z</dcterms:created>
  <dcterms:modified xsi:type="dcterms:W3CDTF">2022-11-09T13:35:00Z</dcterms:modified>
</cp:coreProperties>
</file>